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79D85" w14:textId="2D7EFE1A" w:rsidR="00E3170E" w:rsidRPr="00FB7B19" w:rsidRDefault="00E3170E" w:rsidP="00E3170E">
      <w:pPr>
        <w:pStyle w:val="Titre"/>
        <w:rPr>
          <w:rFonts w:asciiTheme="minorHAnsi" w:hAnsiTheme="minorHAnsi" w:cstheme="minorHAnsi"/>
        </w:rPr>
      </w:pPr>
      <w:r w:rsidRPr="00FB7B19">
        <w:rPr>
          <w:rFonts w:asciiTheme="minorHAnsi" w:hAnsiTheme="minorHAnsi" w:cstheme="minorHAnsi"/>
        </w:rPr>
        <w:t>Ressources complémentaires</w:t>
      </w:r>
    </w:p>
    <w:p w14:paraId="0779B908" w14:textId="77777777" w:rsidR="000025B0" w:rsidRPr="00FB7B19" w:rsidRDefault="000025B0" w:rsidP="0000374D">
      <w:pPr>
        <w:tabs>
          <w:tab w:val="left" w:pos="2010"/>
        </w:tabs>
        <w:rPr>
          <w:rFonts w:cstheme="minorHAnsi"/>
        </w:rPr>
      </w:pPr>
    </w:p>
    <w:p w14:paraId="12B9214E" w14:textId="170BFA11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proofErr w:type="spellStart"/>
      <w:r w:rsidRPr="00FB7B19">
        <w:rPr>
          <w:rFonts w:cstheme="minorHAnsi"/>
        </w:rPr>
        <w:t>Copilot</w:t>
      </w:r>
      <w:proofErr w:type="spellEnd"/>
      <w:r w:rsidRPr="00FB7B19">
        <w:rPr>
          <w:rFonts w:cstheme="minorHAnsi"/>
        </w:rPr>
        <w:t xml:space="preserve"> : </w:t>
      </w:r>
    </w:p>
    <w:p w14:paraId="6680CD2F" w14:textId="3B965EA1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hyperlink r:id="rId12" w:history="1">
        <w:r w:rsidRPr="00FB7B19">
          <w:rPr>
            <w:rStyle w:val="Lienhypertexte"/>
            <w:rFonts w:cstheme="minorHAnsi"/>
          </w:rPr>
          <w:t>Microsoft Copilot : votre assista</w:t>
        </w:r>
        <w:r w:rsidRPr="00FB7B19">
          <w:rPr>
            <w:rStyle w:val="Lienhypertexte"/>
            <w:rFonts w:cstheme="minorHAnsi"/>
          </w:rPr>
          <w:t>n</w:t>
        </w:r>
        <w:r w:rsidRPr="00FB7B19">
          <w:rPr>
            <w:rStyle w:val="Lienhypertexte"/>
            <w:rFonts w:cstheme="minorHAnsi"/>
          </w:rPr>
          <w:t>t IA</w:t>
        </w:r>
      </w:hyperlink>
    </w:p>
    <w:p w14:paraId="20F84DD6" w14:textId="0F96E08A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r w:rsidRPr="00FB7B19">
        <w:rPr>
          <w:rFonts w:cstheme="minorHAnsi"/>
        </w:rPr>
        <w:t xml:space="preserve">Lien bibliothèque de prompts : </w:t>
      </w:r>
    </w:p>
    <w:p w14:paraId="2DFE72A3" w14:textId="4225688F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hyperlink r:id="rId13" w:history="1">
        <w:r w:rsidRPr="00FB7B19">
          <w:rPr>
            <w:rStyle w:val="Lienhypertexte"/>
            <w:rFonts w:cstheme="minorHAnsi"/>
          </w:rPr>
          <w:t>Liste ultime de Prompts pour ChatGPT en fra</w:t>
        </w:r>
        <w:r w:rsidRPr="00FB7B19">
          <w:rPr>
            <w:rStyle w:val="Lienhypertexte"/>
            <w:rFonts w:cstheme="minorHAnsi"/>
          </w:rPr>
          <w:t>n</w:t>
        </w:r>
        <w:r w:rsidRPr="00FB7B19">
          <w:rPr>
            <w:rStyle w:val="Lienhypertexte"/>
            <w:rFonts w:cstheme="minorHAnsi"/>
          </w:rPr>
          <w:t>çais - +300 Prompts gratuits - NXUS</w:t>
        </w:r>
      </w:hyperlink>
    </w:p>
    <w:p w14:paraId="50C54935" w14:textId="25583018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r w:rsidRPr="00FB7B19">
        <w:rPr>
          <w:rFonts w:cstheme="minorHAnsi"/>
        </w:rPr>
        <w:t xml:space="preserve">Lien Microsoft 365 : </w:t>
      </w:r>
    </w:p>
    <w:p w14:paraId="0DAFB51A" w14:textId="6D3EA8F2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hyperlink r:id="rId14" w:history="1">
        <w:r w:rsidRPr="00FB7B19">
          <w:rPr>
            <w:rStyle w:val="Lienhypertexte"/>
            <w:rFonts w:cstheme="minorHAnsi"/>
          </w:rPr>
          <w:t>https://www.office.com/</w:t>
        </w:r>
      </w:hyperlink>
    </w:p>
    <w:p w14:paraId="3D39C012" w14:textId="73D86A36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r w:rsidRPr="00FB7B19">
        <w:rPr>
          <w:rFonts w:cstheme="minorHAnsi"/>
        </w:rPr>
        <w:t>Lien Designer :</w:t>
      </w:r>
    </w:p>
    <w:p w14:paraId="615382BA" w14:textId="7D41D5D1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hyperlink r:id="rId15" w:history="1">
        <w:r w:rsidRPr="00FB7B19">
          <w:rPr>
            <w:rStyle w:val="Lienhypertexte"/>
            <w:rFonts w:cstheme="minorHAnsi"/>
          </w:rPr>
          <w:t>Générateur d'images AI gratuit - Créat</w:t>
        </w:r>
        <w:r w:rsidRPr="00FB7B19">
          <w:rPr>
            <w:rStyle w:val="Lienhypertexte"/>
            <w:rFonts w:cstheme="minorHAnsi"/>
          </w:rPr>
          <w:t>e</w:t>
        </w:r>
        <w:r w:rsidRPr="00FB7B19">
          <w:rPr>
            <w:rStyle w:val="Lienhypertexte"/>
            <w:rFonts w:cstheme="minorHAnsi"/>
          </w:rPr>
          <w:t>ur d'images dans Bing</w:t>
        </w:r>
      </w:hyperlink>
    </w:p>
    <w:p w14:paraId="0E3E97A7" w14:textId="430AECC3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r w:rsidRPr="00FB7B19">
        <w:rPr>
          <w:rFonts w:cstheme="minorHAnsi"/>
        </w:rPr>
        <w:t>Lien Bing :</w:t>
      </w:r>
    </w:p>
    <w:p w14:paraId="7FC83C6E" w14:textId="1162BB68" w:rsidR="00E3170E" w:rsidRPr="00FB7B19" w:rsidRDefault="00E3170E" w:rsidP="0000374D">
      <w:pPr>
        <w:tabs>
          <w:tab w:val="left" w:pos="2010"/>
        </w:tabs>
        <w:rPr>
          <w:rFonts w:cstheme="minorHAnsi"/>
        </w:rPr>
      </w:pPr>
      <w:hyperlink r:id="rId16" w:history="1">
        <w:r w:rsidRPr="00FB7B19">
          <w:rPr>
            <w:rStyle w:val="Lienhypertexte"/>
            <w:rFonts w:cstheme="minorHAnsi"/>
          </w:rPr>
          <w:t>Recherche – Microsoft Bing</w:t>
        </w:r>
      </w:hyperlink>
    </w:p>
    <w:p w14:paraId="3951632D" w14:textId="77777777" w:rsidR="00E3170E" w:rsidRPr="00FB7B19" w:rsidRDefault="00E3170E" w:rsidP="0000374D">
      <w:pPr>
        <w:tabs>
          <w:tab w:val="left" w:pos="2010"/>
        </w:tabs>
        <w:rPr>
          <w:rFonts w:cstheme="minorHAnsi"/>
        </w:rPr>
      </w:pPr>
    </w:p>
    <w:sectPr w:rsidR="00E3170E" w:rsidRPr="00FB7B19" w:rsidSect="003B23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8385C" w14:textId="77777777" w:rsidR="0019406C" w:rsidRDefault="0019406C" w:rsidP="00744BEB">
      <w:pPr>
        <w:spacing w:after="0" w:line="240" w:lineRule="auto"/>
      </w:pPr>
      <w:r>
        <w:separator/>
      </w:r>
    </w:p>
  </w:endnote>
  <w:endnote w:type="continuationSeparator" w:id="0">
    <w:p w14:paraId="380270B0" w14:textId="77777777" w:rsidR="0019406C" w:rsidRDefault="0019406C" w:rsidP="0074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B5134" w14:textId="77777777" w:rsidR="0019406C" w:rsidRDefault="0019406C" w:rsidP="00744BEB">
      <w:pPr>
        <w:spacing w:after="0" w:line="240" w:lineRule="auto"/>
      </w:pPr>
      <w:r>
        <w:separator/>
      </w:r>
    </w:p>
  </w:footnote>
  <w:footnote w:type="continuationSeparator" w:id="0">
    <w:p w14:paraId="52F33B7F" w14:textId="77777777" w:rsidR="0019406C" w:rsidRDefault="0019406C" w:rsidP="00744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487"/>
    <w:multiLevelType w:val="hybridMultilevel"/>
    <w:tmpl w:val="96D4CFE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A5CD1"/>
    <w:multiLevelType w:val="multilevel"/>
    <w:tmpl w:val="2E20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85B02"/>
    <w:multiLevelType w:val="multilevel"/>
    <w:tmpl w:val="56BE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8F1304"/>
    <w:multiLevelType w:val="multilevel"/>
    <w:tmpl w:val="8A2E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384688"/>
    <w:multiLevelType w:val="multilevel"/>
    <w:tmpl w:val="2696C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EF55B9"/>
    <w:multiLevelType w:val="multilevel"/>
    <w:tmpl w:val="DBEC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483B3F"/>
    <w:multiLevelType w:val="multilevel"/>
    <w:tmpl w:val="406C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7031E"/>
    <w:multiLevelType w:val="hybridMultilevel"/>
    <w:tmpl w:val="4008F9E2"/>
    <w:lvl w:ilvl="0" w:tplc="E5102682">
      <w:start w:val="1"/>
      <w:numFmt w:val="bullet"/>
      <w:pStyle w:val="Pucepetititalique"/>
      <w:lvlText w:val="-"/>
      <w:lvlJc w:val="left"/>
      <w:pPr>
        <w:ind w:left="-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8" w15:restartNumberingAfterBreak="0">
    <w:nsid w:val="12446F54"/>
    <w:multiLevelType w:val="multilevel"/>
    <w:tmpl w:val="4DD4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733BAA"/>
    <w:multiLevelType w:val="hybridMultilevel"/>
    <w:tmpl w:val="41386E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12C93"/>
    <w:multiLevelType w:val="multilevel"/>
    <w:tmpl w:val="780E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311B1B"/>
    <w:multiLevelType w:val="hybridMultilevel"/>
    <w:tmpl w:val="7F5458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755ED"/>
    <w:multiLevelType w:val="multilevel"/>
    <w:tmpl w:val="71FE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483071"/>
    <w:multiLevelType w:val="hybridMultilevel"/>
    <w:tmpl w:val="81E0ED7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C4018"/>
    <w:multiLevelType w:val="multilevel"/>
    <w:tmpl w:val="2118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D35A6A"/>
    <w:multiLevelType w:val="hybridMultilevel"/>
    <w:tmpl w:val="7C3477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62698"/>
    <w:multiLevelType w:val="hybridMultilevel"/>
    <w:tmpl w:val="7AA0D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822F1"/>
    <w:multiLevelType w:val="multilevel"/>
    <w:tmpl w:val="3B1A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C6557A"/>
    <w:multiLevelType w:val="hybridMultilevel"/>
    <w:tmpl w:val="D7A8F9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12439"/>
    <w:multiLevelType w:val="multilevel"/>
    <w:tmpl w:val="A78C0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272AF7"/>
    <w:multiLevelType w:val="hybridMultilevel"/>
    <w:tmpl w:val="0D3871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D5F79"/>
    <w:multiLevelType w:val="multilevel"/>
    <w:tmpl w:val="FCC4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754BD"/>
    <w:multiLevelType w:val="hybridMultilevel"/>
    <w:tmpl w:val="35B2518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2C4684"/>
    <w:multiLevelType w:val="multilevel"/>
    <w:tmpl w:val="0C7E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073DC"/>
    <w:multiLevelType w:val="hybridMultilevel"/>
    <w:tmpl w:val="44D03D6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47CF2"/>
    <w:multiLevelType w:val="hybridMultilevel"/>
    <w:tmpl w:val="5F7466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F1362"/>
    <w:multiLevelType w:val="multilevel"/>
    <w:tmpl w:val="853E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1D48E6"/>
    <w:multiLevelType w:val="multilevel"/>
    <w:tmpl w:val="B4582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1E0C6D"/>
    <w:multiLevelType w:val="multilevel"/>
    <w:tmpl w:val="C744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C8471F"/>
    <w:multiLevelType w:val="hybridMultilevel"/>
    <w:tmpl w:val="4B2A1C0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12A1D"/>
    <w:multiLevelType w:val="hybridMultilevel"/>
    <w:tmpl w:val="9F949CE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895C03"/>
    <w:multiLevelType w:val="hybridMultilevel"/>
    <w:tmpl w:val="6FA8DD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235169">
    <w:abstractNumId w:val="11"/>
  </w:num>
  <w:num w:numId="2" w16cid:durableId="354891266">
    <w:abstractNumId w:val="20"/>
  </w:num>
  <w:num w:numId="3" w16cid:durableId="1931692023">
    <w:abstractNumId w:val="7"/>
  </w:num>
  <w:num w:numId="4" w16cid:durableId="1397584855">
    <w:abstractNumId w:val="24"/>
  </w:num>
  <w:num w:numId="5" w16cid:durableId="1134830066">
    <w:abstractNumId w:val="16"/>
  </w:num>
  <w:num w:numId="6" w16cid:durableId="844200701">
    <w:abstractNumId w:val="25"/>
  </w:num>
  <w:num w:numId="7" w16cid:durableId="74982281">
    <w:abstractNumId w:val="15"/>
  </w:num>
  <w:num w:numId="8" w16cid:durableId="849567552">
    <w:abstractNumId w:val="0"/>
  </w:num>
  <w:num w:numId="9" w16cid:durableId="2116361199">
    <w:abstractNumId w:val="22"/>
  </w:num>
  <w:num w:numId="10" w16cid:durableId="52313734">
    <w:abstractNumId w:val="29"/>
  </w:num>
  <w:num w:numId="11" w16cid:durableId="516043074">
    <w:abstractNumId w:val="30"/>
  </w:num>
  <w:num w:numId="12" w16cid:durableId="90661288">
    <w:abstractNumId w:val="13"/>
  </w:num>
  <w:num w:numId="13" w16cid:durableId="1841575023">
    <w:abstractNumId w:val="18"/>
  </w:num>
  <w:num w:numId="14" w16cid:durableId="1478499766">
    <w:abstractNumId w:val="31"/>
  </w:num>
  <w:num w:numId="15" w16cid:durableId="57172800">
    <w:abstractNumId w:val="11"/>
  </w:num>
  <w:num w:numId="16" w16cid:durableId="97456913">
    <w:abstractNumId w:val="9"/>
  </w:num>
  <w:num w:numId="17" w16cid:durableId="1692761017">
    <w:abstractNumId w:val="12"/>
  </w:num>
  <w:num w:numId="18" w16cid:durableId="1607884171">
    <w:abstractNumId w:val="8"/>
  </w:num>
  <w:num w:numId="19" w16cid:durableId="510922899">
    <w:abstractNumId w:val="6"/>
  </w:num>
  <w:num w:numId="20" w16cid:durableId="1100687312">
    <w:abstractNumId w:val="17"/>
  </w:num>
  <w:num w:numId="21" w16cid:durableId="1824927612">
    <w:abstractNumId w:val="19"/>
  </w:num>
  <w:num w:numId="22" w16cid:durableId="90973524">
    <w:abstractNumId w:val="1"/>
  </w:num>
  <w:num w:numId="23" w16cid:durableId="6911268">
    <w:abstractNumId w:val="27"/>
  </w:num>
  <w:num w:numId="24" w16cid:durableId="1597901107">
    <w:abstractNumId w:val="23"/>
  </w:num>
  <w:num w:numId="25" w16cid:durableId="455149825">
    <w:abstractNumId w:val="3"/>
  </w:num>
  <w:num w:numId="26" w16cid:durableId="277837780">
    <w:abstractNumId w:val="14"/>
  </w:num>
  <w:num w:numId="27" w16cid:durableId="951090735">
    <w:abstractNumId w:val="5"/>
  </w:num>
  <w:num w:numId="28" w16cid:durableId="1169104955">
    <w:abstractNumId w:val="2"/>
  </w:num>
  <w:num w:numId="29" w16cid:durableId="1984194044">
    <w:abstractNumId w:val="21"/>
  </w:num>
  <w:num w:numId="30" w16cid:durableId="2035114607">
    <w:abstractNumId w:val="4"/>
  </w:num>
  <w:num w:numId="31" w16cid:durableId="272904110">
    <w:abstractNumId w:val="10"/>
  </w:num>
  <w:num w:numId="32" w16cid:durableId="1553035080">
    <w:abstractNumId w:val="26"/>
  </w:num>
  <w:num w:numId="33" w16cid:durableId="50621335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899"/>
    <w:rsid w:val="00001B5A"/>
    <w:rsid w:val="000025B0"/>
    <w:rsid w:val="0000374D"/>
    <w:rsid w:val="00040FBE"/>
    <w:rsid w:val="00060DE7"/>
    <w:rsid w:val="000A7F98"/>
    <w:rsid w:val="0011790E"/>
    <w:rsid w:val="00176A1B"/>
    <w:rsid w:val="0019406C"/>
    <w:rsid w:val="001A32E1"/>
    <w:rsid w:val="001B1F8C"/>
    <w:rsid w:val="001B5F4C"/>
    <w:rsid w:val="001C23A7"/>
    <w:rsid w:val="00223800"/>
    <w:rsid w:val="002301C8"/>
    <w:rsid w:val="002607BF"/>
    <w:rsid w:val="00263555"/>
    <w:rsid w:val="0026627D"/>
    <w:rsid w:val="0027322F"/>
    <w:rsid w:val="002B405D"/>
    <w:rsid w:val="002D7EC5"/>
    <w:rsid w:val="00340D86"/>
    <w:rsid w:val="00360D1F"/>
    <w:rsid w:val="0037008B"/>
    <w:rsid w:val="00375171"/>
    <w:rsid w:val="003A4427"/>
    <w:rsid w:val="003A6607"/>
    <w:rsid w:val="003B234D"/>
    <w:rsid w:val="003C0899"/>
    <w:rsid w:val="003C1276"/>
    <w:rsid w:val="003E5ABE"/>
    <w:rsid w:val="003F398E"/>
    <w:rsid w:val="0040501D"/>
    <w:rsid w:val="00443BFD"/>
    <w:rsid w:val="00457635"/>
    <w:rsid w:val="00486693"/>
    <w:rsid w:val="004A4F78"/>
    <w:rsid w:val="004A67E5"/>
    <w:rsid w:val="004B71E8"/>
    <w:rsid w:val="004C6A5B"/>
    <w:rsid w:val="004D1AB8"/>
    <w:rsid w:val="004E54B1"/>
    <w:rsid w:val="004F2499"/>
    <w:rsid w:val="00545355"/>
    <w:rsid w:val="0056415F"/>
    <w:rsid w:val="00591BD6"/>
    <w:rsid w:val="005B7EB8"/>
    <w:rsid w:val="005D3D64"/>
    <w:rsid w:val="005E666B"/>
    <w:rsid w:val="00643F19"/>
    <w:rsid w:val="0066267E"/>
    <w:rsid w:val="00691B59"/>
    <w:rsid w:val="006B1041"/>
    <w:rsid w:val="006D6E87"/>
    <w:rsid w:val="006F04DF"/>
    <w:rsid w:val="006F70D3"/>
    <w:rsid w:val="00700F89"/>
    <w:rsid w:val="0072732A"/>
    <w:rsid w:val="00734E47"/>
    <w:rsid w:val="00744BEB"/>
    <w:rsid w:val="007504AF"/>
    <w:rsid w:val="007C2F9D"/>
    <w:rsid w:val="007C302E"/>
    <w:rsid w:val="007C339D"/>
    <w:rsid w:val="007D624F"/>
    <w:rsid w:val="007E04D9"/>
    <w:rsid w:val="007F33E0"/>
    <w:rsid w:val="00843C52"/>
    <w:rsid w:val="00846ECE"/>
    <w:rsid w:val="0085052D"/>
    <w:rsid w:val="0085296A"/>
    <w:rsid w:val="00872AF1"/>
    <w:rsid w:val="00886B36"/>
    <w:rsid w:val="008C28E1"/>
    <w:rsid w:val="008F706B"/>
    <w:rsid w:val="009002AF"/>
    <w:rsid w:val="00906F8E"/>
    <w:rsid w:val="009169BD"/>
    <w:rsid w:val="00931EC8"/>
    <w:rsid w:val="009A1984"/>
    <w:rsid w:val="009A58F4"/>
    <w:rsid w:val="009D0142"/>
    <w:rsid w:val="009F0BEA"/>
    <w:rsid w:val="00A02619"/>
    <w:rsid w:val="00A03602"/>
    <w:rsid w:val="00A146D0"/>
    <w:rsid w:val="00A25B5B"/>
    <w:rsid w:val="00A35CDB"/>
    <w:rsid w:val="00A47957"/>
    <w:rsid w:val="00A73122"/>
    <w:rsid w:val="00AB0AB0"/>
    <w:rsid w:val="00AD61D6"/>
    <w:rsid w:val="00AF3518"/>
    <w:rsid w:val="00AF6FC0"/>
    <w:rsid w:val="00B14DC0"/>
    <w:rsid w:val="00B238A8"/>
    <w:rsid w:val="00B25F3B"/>
    <w:rsid w:val="00B3761F"/>
    <w:rsid w:val="00B4601C"/>
    <w:rsid w:val="00B5616A"/>
    <w:rsid w:val="00B60508"/>
    <w:rsid w:val="00B62764"/>
    <w:rsid w:val="00BF0056"/>
    <w:rsid w:val="00C27DB1"/>
    <w:rsid w:val="00C310DB"/>
    <w:rsid w:val="00C34F27"/>
    <w:rsid w:val="00C45060"/>
    <w:rsid w:val="00C5083E"/>
    <w:rsid w:val="00C66BC8"/>
    <w:rsid w:val="00C93734"/>
    <w:rsid w:val="00C96DC5"/>
    <w:rsid w:val="00CA3B8D"/>
    <w:rsid w:val="00CB17D1"/>
    <w:rsid w:val="00CC295A"/>
    <w:rsid w:val="00CC58F3"/>
    <w:rsid w:val="00CE1837"/>
    <w:rsid w:val="00D4357D"/>
    <w:rsid w:val="00D55E34"/>
    <w:rsid w:val="00D77F41"/>
    <w:rsid w:val="00DA0986"/>
    <w:rsid w:val="00DA7906"/>
    <w:rsid w:val="00DB1D23"/>
    <w:rsid w:val="00DB51FA"/>
    <w:rsid w:val="00DC037F"/>
    <w:rsid w:val="00DC0D79"/>
    <w:rsid w:val="00DE2392"/>
    <w:rsid w:val="00DE69A0"/>
    <w:rsid w:val="00E06CF1"/>
    <w:rsid w:val="00E27668"/>
    <w:rsid w:val="00E3170E"/>
    <w:rsid w:val="00E8205C"/>
    <w:rsid w:val="00E83755"/>
    <w:rsid w:val="00EB1318"/>
    <w:rsid w:val="00EE6C04"/>
    <w:rsid w:val="00EF59C5"/>
    <w:rsid w:val="00F01193"/>
    <w:rsid w:val="00F41B53"/>
    <w:rsid w:val="00F7205D"/>
    <w:rsid w:val="00F75627"/>
    <w:rsid w:val="00F76A4B"/>
    <w:rsid w:val="00FA3E79"/>
    <w:rsid w:val="00FA7788"/>
    <w:rsid w:val="00FA7D91"/>
    <w:rsid w:val="00FB7B19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328B9"/>
  <w15:chartTrackingRefBased/>
  <w15:docId w15:val="{BD19E565-C61A-4F96-B51D-2B7B6901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AF"/>
  </w:style>
  <w:style w:type="paragraph" w:styleId="Titre1">
    <w:name w:val="heading 1"/>
    <w:basedOn w:val="Normal"/>
    <w:next w:val="Normal"/>
    <w:link w:val="Titre1Car"/>
    <w:uiPriority w:val="9"/>
    <w:qFormat/>
    <w:rsid w:val="00B25F3B"/>
    <w:pPr>
      <w:keepNext/>
      <w:keepLines/>
      <w:shd w:val="clear" w:color="auto" w:fill="D9D9D9" w:themeFill="background1" w:themeFillShade="D9"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25F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7030A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91B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025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2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B25F3B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  <w:shd w:val="clear" w:color="auto" w:fill="D9D9D9" w:themeFill="background1" w:themeFillShade="D9"/>
    </w:rPr>
  </w:style>
  <w:style w:type="character" w:customStyle="1" w:styleId="Titre2Car">
    <w:name w:val="Titre 2 Car"/>
    <w:basedOn w:val="Policepardfaut"/>
    <w:link w:val="Titre2"/>
    <w:uiPriority w:val="9"/>
    <w:rsid w:val="00B25F3B"/>
    <w:rPr>
      <w:rFonts w:asciiTheme="majorHAnsi" w:eastAsiaTheme="majorEastAsia" w:hAnsiTheme="majorHAnsi" w:cstheme="majorBidi"/>
      <w:b/>
      <w:color w:val="7030A0"/>
      <w:sz w:val="26"/>
      <w:szCs w:val="26"/>
    </w:rPr>
  </w:style>
  <w:style w:type="table" w:styleId="Grilledutableau">
    <w:name w:val="Table Grid"/>
    <w:basedOn w:val="TableauNormal"/>
    <w:uiPriority w:val="39"/>
    <w:rsid w:val="00002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0025B0"/>
    <w:pPr>
      <w:ind w:left="720"/>
      <w:contextualSpacing/>
    </w:pPr>
  </w:style>
  <w:style w:type="character" w:styleId="Titredulivre">
    <w:name w:val="Book Title"/>
    <w:basedOn w:val="Policepardfaut"/>
    <w:uiPriority w:val="33"/>
    <w:qFormat/>
    <w:rsid w:val="004D1AB8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744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4BEB"/>
  </w:style>
  <w:style w:type="paragraph" w:styleId="Pieddepage">
    <w:name w:val="footer"/>
    <w:basedOn w:val="Normal"/>
    <w:link w:val="PieddepageCar"/>
    <w:uiPriority w:val="99"/>
    <w:unhideWhenUsed/>
    <w:rsid w:val="00744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4BEB"/>
  </w:style>
  <w:style w:type="character" w:styleId="Textedelespacerserv">
    <w:name w:val="Placeholder Text"/>
    <w:basedOn w:val="Policepardfaut"/>
    <w:uiPriority w:val="99"/>
    <w:semiHidden/>
    <w:rsid w:val="00744BEB"/>
    <w:rPr>
      <w:color w:val="8080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1BD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591BD6"/>
    <w:rPr>
      <w:rFonts w:eastAsiaTheme="minorEastAsia"/>
      <w:color w:val="5A5A5A" w:themeColor="text1" w:themeTint="A5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591B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Rfrencelgre">
    <w:name w:val="Subtle Reference"/>
    <w:basedOn w:val="Policepardfaut"/>
    <w:uiPriority w:val="31"/>
    <w:qFormat/>
    <w:rsid w:val="00591BD6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A35CDB"/>
    <w:rPr>
      <w:b w:val="0"/>
      <w:bCs/>
      <w:caps w:val="0"/>
      <w:smallCaps w:val="0"/>
      <w:color w:val="2F5496" w:themeColor="accent5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4B71E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B71E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B71E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B71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B71E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7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71E8"/>
    <w:rPr>
      <w:rFonts w:ascii="Segoe UI" w:hAnsi="Segoe UI" w:cs="Segoe UI"/>
      <w:sz w:val="18"/>
      <w:szCs w:val="18"/>
    </w:rPr>
  </w:style>
  <w:style w:type="paragraph" w:customStyle="1" w:styleId="Pucepetititalique">
    <w:name w:val="_Puce petit italique"/>
    <w:basedOn w:val="Paragraphedeliste"/>
    <w:qFormat/>
    <w:rsid w:val="004B71E8"/>
    <w:pPr>
      <w:numPr>
        <w:numId w:val="3"/>
      </w:numPr>
      <w:spacing w:after="0" w:line="240" w:lineRule="auto"/>
      <w:ind w:left="142" w:hanging="142"/>
    </w:pPr>
    <w:rPr>
      <w:i/>
      <w:sz w:val="16"/>
    </w:rPr>
  </w:style>
  <w:style w:type="character" w:customStyle="1" w:styleId="libelle">
    <w:name w:val="libelle"/>
    <w:basedOn w:val="Policepardfaut"/>
    <w:uiPriority w:val="1"/>
    <w:qFormat/>
    <w:rsid w:val="004B71E8"/>
    <w:rPr>
      <w:rFonts w:ascii="Arial" w:hAnsi="Arial"/>
      <w:color w:val="auto"/>
      <w:sz w:val="20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71E8"/>
  </w:style>
  <w:style w:type="character" w:styleId="Lienhypertexte">
    <w:name w:val="Hyperlink"/>
    <w:basedOn w:val="Policepardfaut"/>
    <w:uiPriority w:val="99"/>
    <w:unhideWhenUsed/>
    <w:rsid w:val="00E3170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3170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F7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ev">
    <w:name w:val="Strong"/>
    <w:basedOn w:val="Policepardfaut"/>
    <w:uiPriority w:val="22"/>
    <w:qFormat/>
    <w:rsid w:val="008F706B"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rsid w:val="00C450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7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9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21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9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45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96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nxus.fr/prompt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pilot.microsoft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ing.com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bing.com/images/create?FORM=GENEX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Quiz\Mod&#232;le_Quiz%20Pour%20PAO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513151-72dc-4d20-a25c-0c8180736831">Z5HNVW24N33T-678105430-28</_dlc_DocId>
    <_dlc_DocIdUrl xmlns="48513151-72dc-4d20-a25c-0c8180736831">
      <Url>http://inet/eni-transverse/ecole-numérique/_layouts/15/DocIdRedir.aspx?ID=Z5HNVW24N33T-678105430-28</Url>
      <Description>Z5HNVW24N33T-678105430-28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6201FEAA9EBE4FA7C434936B46E6EC" ma:contentTypeVersion="0" ma:contentTypeDescription="Crée un document." ma:contentTypeScope="" ma:versionID="f92f32b452ee993011f299d9a05942a6">
  <xsd:schema xmlns:xsd="http://www.w3.org/2001/XMLSchema" xmlns:xs="http://www.w3.org/2001/XMLSchema" xmlns:p="http://schemas.microsoft.com/office/2006/metadata/properties" xmlns:ns2="48513151-72dc-4d20-a25c-0c8180736831" targetNamespace="http://schemas.microsoft.com/office/2006/metadata/properties" ma:root="true" ma:fieldsID="a3910bdc21939a5277c02cb1723dd0ec" ns2:_="">
    <xsd:import namespace="48513151-72dc-4d20-a25c-0c818073683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13151-72dc-4d20-a25c-0c81807368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8766C-0BC9-4654-99F0-7E654DA04E82}">
  <ds:schemaRefs>
    <ds:schemaRef ds:uri="http://schemas.microsoft.com/office/2006/metadata/properties"/>
    <ds:schemaRef ds:uri="http://schemas.microsoft.com/office/infopath/2007/PartnerControls"/>
    <ds:schemaRef ds:uri="48513151-72dc-4d20-a25c-0c8180736831"/>
  </ds:schemaRefs>
</ds:datastoreItem>
</file>

<file path=customXml/itemProps2.xml><?xml version="1.0" encoding="utf-8"?>
<ds:datastoreItem xmlns:ds="http://schemas.openxmlformats.org/officeDocument/2006/customXml" ds:itemID="{25158359-5F62-485C-A3CC-8654E290B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4039C-E295-4FD6-B787-158A5EB50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948DC9-7773-4169-A625-339BC5FCFE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7D4616-9998-4FF5-B693-BEAE59060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13151-72dc-4d20-a25c-0c8180736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Modèle_Quiz Pour PAO.dotx</Template>
  <TotalTime>0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Editions ENI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QuizAutoEvaluation</dc:subject>
  <dc:creator>Mickaël BERTOLLA</dc:creator>
  <cp:keywords/>
  <dc:description/>
  <cp:lastModifiedBy>Corinne HERVO</cp:lastModifiedBy>
  <cp:revision>3</cp:revision>
  <dcterms:created xsi:type="dcterms:W3CDTF">2025-03-06T16:17:00Z</dcterms:created>
  <dcterms:modified xsi:type="dcterms:W3CDTF">2025-03-06T16:20:00Z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1</vt:i4>
  </property>
  <property fmtid="{D5CDD505-2E9C-101B-9397-08002B2CF9AE}" pid="3" name="_dlc_DocIdItemGuid">
    <vt:lpwstr>73e50f8f-7294-4d39-8b94-e304c2771c26</vt:lpwstr>
  </property>
  <property fmtid="{D5CDD505-2E9C-101B-9397-08002B2CF9AE}" pid="4" name="ContentTypeId">
    <vt:lpwstr>0x010100486201FEAA9EBE4FA7C434936B46E6EC</vt:lpwstr>
  </property>
</Properties>
</file>